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28BC" w14:textId="77777777" w:rsidR="00351C58" w:rsidRPr="00351C58" w:rsidRDefault="00E8625F" w:rsidP="00351C58">
      <w:pPr>
        <w:jc w:val="center"/>
        <w:rPr>
          <w:b/>
          <w:sz w:val="32"/>
        </w:rPr>
      </w:pPr>
      <w:r>
        <w:rPr>
          <w:b/>
          <w:sz w:val="32"/>
        </w:rPr>
        <w:t>Anlage 240 „</w:t>
      </w:r>
      <w:r w:rsidR="00351C58" w:rsidRPr="00351C58">
        <w:rPr>
          <w:b/>
          <w:sz w:val="32"/>
        </w:rPr>
        <w:t>Vorlage Beantwortung Bewertungskriterien</w:t>
      </w:r>
      <w:r>
        <w:rPr>
          <w:b/>
          <w:sz w:val="32"/>
        </w:rPr>
        <w:t>“</w:t>
      </w:r>
    </w:p>
    <w:p w14:paraId="46C928BD" w14:textId="620B07B4" w:rsidR="00E8625F" w:rsidRPr="00E8625F" w:rsidRDefault="00E8625F" w:rsidP="00271103">
      <w:pPr>
        <w:tabs>
          <w:tab w:val="left" w:pos="2127"/>
        </w:tabs>
        <w:ind w:left="2127" w:hanging="2127"/>
      </w:pPr>
      <w:r w:rsidRPr="00E8625F">
        <w:t xml:space="preserve">Vergabeverfahren: </w:t>
      </w:r>
      <w:r w:rsidRPr="00E8625F">
        <w:tab/>
      </w:r>
      <w:r w:rsidR="00553E3F">
        <w:t>SW EUDI Wallet Adapter</w:t>
      </w:r>
    </w:p>
    <w:p w14:paraId="46C928BE" w14:textId="4843F2CC" w:rsidR="00E8625F" w:rsidRPr="00E8625F" w:rsidRDefault="00E8625F" w:rsidP="00E8625F">
      <w:r w:rsidRPr="00E8625F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E8625F">
        <w:tab/>
      </w:r>
      <w:r w:rsidRPr="00E8625F">
        <w:tab/>
        <w:t>Z42-</w:t>
      </w:r>
      <w:r w:rsidR="00553E3F">
        <w:t>2026-0087</w:t>
      </w:r>
    </w:p>
    <w:p w14:paraId="46C928BF" w14:textId="77777777" w:rsidR="00E8625F" w:rsidRPr="00E8625F" w:rsidRDefault="00E8625F" w:rsidP="00E8625F">
      <w:pPr>
        <w:rPr>
          <w:noProof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>Unternehmen: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noProof/>
          </w:rPr>
          <w:id w:val="-96257858"/>
          <w:placeholder>
            <w:docPart w:val="844A8ADD31254B4DA47A0F7D271E8A68"/>
          </w:placeholder>
        </w:sdtPr>
        <w:sdtEndPr/>
        <w:sdtContent>
          <w:r w:rsidRPr="00E8625F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E8625F">
            <w:rPr>
              <w:noProof/>
            </w:rPr>
            <w:instrText xml:space="preserve"> FORMTEXT </w:instrText>
          </w:r>
          <w:r w:rsidRPr="00E8625F">
            <w:rPr>
              <w:noProof/>
            </w:rPr>
          </w:r>
          <w:r w:rsidRPr="00E8625F">
            <w:rPr>
              <w:noProof/>
            </w:rPr>
            <w:fldChar w:fldCharType="separate"/>
          </w:r>
          <w:r w:rsidRPr="00E8625F">
            <w:rPr>
              <w:noProof/>
            </w:rPr>
            <w:t>__________________________________________</w:t>
          </w:r>
          <w:r w:rsidRPr="00E8625F">
            <w:rPr>
              <w:noProof/>
            </w:rPr>
            <w:fldChar w:fldCharType="end"/>
          </w:r>
        </w:sdtContent>
      </w:sdt>
    </w:p>
    <w:p w14:paraId="46C928C0" w14:textId="77777777" w:rsidR="00992127" w:rsidRDefault="00992127" w:rsidP="009921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bookmarkStart w:id="0" w:name="_Hlk207631658"/>
      <w:r w:rsidRPr="00FE3147">
        <w:t xml:space="preserve">Der Bieter / das </w:t>
      </w:r>
      <w:bookmarkStart w:id="1" w:name="_Hlk207705254"/>
      <w:r w:rsidRPr="00FE3147">
        <w:t xml:space="preserve">vertretungsberechtigte Mitglied der Bietergemeinschaft </w:t>
      </w:r>
      <w:bookmarkEnd w:id="1"/>
      <w:r w:rsidRPr="00FE3147">
        <w:t>hat diese Anlage auszufüllen und als Bestandteil des Angebots einzureichen.</w:t>
      </w:r>
      <w:bookmarkEnd w:id="0"/>
    </w:p>
    <w:p w14:paraId="46C928C1" w14:textId="77777777" w:rsidR="00351C58" w:rsidRPr="00E8625F" w:rsidRDefault="00351C58" w:rsidP="00E8625F">
      <w:pPr>
        <w:tabs>
          <w:tab w:val="left" w:pos="2127"/>
        </w:tabs>
        <w:rPr>
          <w:rStyle w:val="Nrberschrift2ITZBundZchn"/>
          <w:b w:val="0"/>
          <w:color w:val="auto"/>
          <w:sz w:val="24"/>
          <w:szCs w:val="24"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 xml:space="preserve">Kriterium: 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rStyle w:val="Nrberschrift2ITZBundZchn"/>
            <w:b w:val="0"/>
            <w:color w:val="auto"/>
            <w:sz w:val="24"/>
            <w:szCs w:val="24"/>
          </w:rPr>
          <w:id w:val="806053797"/>
          <w:placeholder>
            <w:docPart w:val="BF069904DCE94AA1A8C3EA0DC889793B"/>
          </w:placeholder>
        </w:sdtPr>
        <w:sdtEndPr>
          <w:rPr>
            <w:rStyle w:val="Nrberschrift2ITZBundZchn"/>
          </w:rPr>
        </w:sdtEndPr>
        <w:sdtContent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instrText xml:space="preserve"> FORMTEXT </w:instrText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separate"/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t>__________________________________________</w:t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end"/>
          </w:r>
        </w:sdtContent>
      </w:sdt>
    </w:p>
    <w:p w14:paraId="46C928C2" w14:textId="77777777" w:rsidR="00351C58" w:rsidRDefault="00351C58" w:rsidP="00351C58">
      <w:r>
        <w:t>Beantwortung des Kriteriums:</w:t>
      </w:r>
    </w:p>
    <w:p w14:paraId="46C928C3" w14:textId="77777777" w:rsidR="00351C58" w:rsidRDefault="00D20579" w:rsidP="002F5BF8">
      <w:sdt>
        <w:sdtPr>
          <w:rPr>
            <w:noProof/>
          </w:rPr>
          <w:id w:val="1973251275"/>
          <w:placeholder>
            <w:docPart w:val="789A60E46CE04922B44C3CF4EF818830"/>
          </w:placeholder>
        </w:sdtPr>
        <w:sdtEndPr/>
        <w:sdtContent>
          <w:r w:rsidR="00E8625F" w:rsidRPr="00E8625F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E8625F" w:rsidRPr="00E8625F">
            <w:rPr>
              <w:noProof/>
            </w:rPr>
            <w:instrText xml:space="preserve"> FORMTEXT </w:instrText>
          </w:r>
          <w:r w:rsidR="00E8625F" w:rsidRPr="00E8625F">
            <w:rPr>
              <w:noProof/>
            </w:rPr>
          </w:r>
          <w:r w:rsidR="00E8625F" w:rsidRPr="00E8625F">
            <w:rPr>
              <w:noProof/>
            </w:rPr>
            <w:fldChar w:fldCharType="separate"/>
          </w:r>
          <w:r w:rsidR="00E8625F" w:rsidRPr="00E8625F">
            <w:rPr>
              <w:noProof/>
            </w:rPr>
            <w:t>__________________________________________</w:t>
          </w:r>
          <w:r w:rsidR="00E8625F" w:rsidRPr="00E8625F">
            <w:rPr>
              <w:noProof/>
            </w:rPr>
            <w:fldChar w:fldCharType="end"/>
          </w:r>
        </w:sdtContent>
      </w:sdt>
    </w:p>
    <w:sectPr w:rsidR="00351C58" w:rsidSect="002C5B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928C6" w14:textId="77777777" w:rsidR="00351C58" w:rsidRDefault="00351C58" w:rsidP="00351C58">
      <w:pPr>
        <w:spacing w:after="0" w:line="240" w:lineRule="auto"/>
      </w:pPr>
      <w:r>
        <w:separator/>
      </w:r>
    </w:p>
  </w:endnote>
  <w:endnote w:type="continuationSeparator" w:id="0">
    <w:p w14:paraId="46C928C7" w14:textId="77777777" w:rsidR="00351C58" w:rsidRDefault="00351C58" w:rsidP="003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Bundes Sans Office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A" w14:textId="77777777" w:rsidR="00E25022" w:rsidRDefault="00E2502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B" w14:textId="77777777" w:rsidR="00351C58" w:rsidRDefault="00E25022" w:rsidP="00E25022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text2"/>
      </w:rPr>
      <w:t>Version 1</w:t>
    </w:r>
    <w:r>
      <w:rPr>
        <w:color w:val="007A89" w:themeColor="text2"/>
      </w:rPr>
      <w:tab/>
    </w:r>
    <w:r w:rsidR="00351C58" w:rsidRPr="00230F8D">
      <w:rPr>
        <w:color w:val="007A89" w:themeColor="text2"/>
      </w:rPr>
      <w:t xml:space="preserve">Seite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PAGE  \* Arabic 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1</w:t>
    </w:r>
    <w:r w:rsidR="00351C58" w:rsidRPr="00230F8D">
      <w:rPr>
        <w:color w:val="007A89" w:themeColor="text2"/>
      </w:rPr>
      <w:fldChar w:fldCharType="end"/>
    </w:r>
    <w:r w:rsidR="00351C58" w:rsidRPr="00230F8D">
      <w:rPr>
        <w:color w:val="007A89" w:themeColor="text2"/>
      </w:rPr>
      <w:t xml:space="preserve"> von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NUMPAGES \* Arabisch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3</w:t>
    </w:r>
    <w:r w:rsidR="00351C58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D" w14:textId="77777777" w:rsidR="00E25022" w:rsidRDefault="00E2502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928C4" w14:textId="77777777" w:rsidR="00351C58" w:rsidRDefault="00351C58" w:rsidP="00351C58">
      <w:pPr>
        <w:spacing w:after="0" w:line="240" w:lineRule="auto"/>
      </w:pPr>
      <w:r>
        <w:separator/>
      </w:r>
    </w:p>
  </w:footnote>
  <w:footnote w:type="continuationSeparator" w:id="0">
    <w:p w14:paraId="46C928C5" w14:textId="77777777" w:rsidR="00351C58" w:rsidRDefault="00351C58" w:rsidP="00351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8" w14:textId="77777777" w:rsidR="00E25022" w:rsidRDefault="00E2502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9" w14:textId="77777777" w:rsidR="00351C58" w:rsidRDefault="00351C58" w:rsidP="00351C58">
    <w:pPr>
      <w:pStyle w:val="Kopfzeile"/>
      <w:jc w:val="center"/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C" w14:textId="77777777" w:rsidR="00E25022" w:rsidRDefault="00E2502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1086532806">
    <w:abstractNumId w:val="0"/>
  </w:num>
  <w:num w:numId="2" w16cid:durableId="242222930">
    <w:abstractNumId w:val="0"/>
  </w:num>
  <w:num w:numId="3" w16cid:durableId="631136827">
    <w:abstractNumId w:val="0"/>
  </w:num>
  <w:num w:numId="4" w16cid:durableId="391271318">
    <w:abstractNumId w:val="0"/>
  </w:num>
  <w:num w:numId="5" w16cid:durableId="1344628696">
    <w:abstractNumId w:val="0"/>
  </w:num>
  <w:num w:numId="6" w16cid:durableId="651638355">
    <w:abstractNumId w:val="0"/>
  </w:num>
  <w:num w:numId="7" w16cid:durableId="2146967625">
    <w:abstractNumId w:val="0"/>
  </w:num>
  <w:num w:numId="8" w16cid:durableId="904754733">
    <w:abstractNumId w:val="0"/>
  </w:num>
  <w:num w:numId="9" w16cid:durableId="633102282">
    <w:abstractNumId w:val="0"/>
  </w:num>
  <w:num w:numId="10" w16cid:durableId="2034184679">
    <w:abstractNumId w:val="0"/>
  </w:num>
  <w:num w:numId="11" w16cid:durableId="126480489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RACEsUE99rlimurv11a5kpTx6nNtXBq4a7Mg3ryP9oMNmcZbsrqBzXKdENJJLsTL7d08IxXRJakbdFt14fenHw==" w:saltValue="ukgfo5HpjYnm9DqWGhe0/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58"/>
    <w:rsid w:val="000008EC"/>
    <w:rsid w:val="00003A4C"/>
    <w:rsid w:val="00010AD5"/>
    <w:rsid w:val="00017079"/>
    <w:rsid w:val="00074A08"/>
    <w:rsid w:val="00077BBD"/>
    <w:rsid w:val="0008679B"/>
    <w:rsid w:val="000B047D"/>
    <w:rsid w:val="000B7FC5"/>
    <w:rsid w:val="000E30F2"/>
    <w:rsid w:val="0011189C"/>
    <w:rsid w:val="00177534"/>
    <w:rsid w:val="00181B7B"/>
    <w:rsid w:val="001B78EB"/>
    <w:rsid w:val="002005F0"/>
    <w:rsid w:val="00226948"/>
    <w:rsid w:val="00271103"/>
    <w:rsid w:val="002761CD"/>
    <w:rsid w:val="00284CF5"/>
    <w:rsid w:val="002A5CEF"/>
    <w:rsid w:val="002C5B09"/>
    <w:rsid w:val="002D42B5"/>
    <w:rsid w:val="002F5BF8"/>
    <w:rsid w:val="00333E22"/>
    <w:rsid w:val="003405A2"/>
    <w:rsid w:val="00351C58"/>
    <w:rsid w:val="00361EFB"/>
    <w:rsid w:val="00384E5D"/>
    <w:rsid w:val="00385F82"/>
    <w:rsid w:val="003A651D"/>
    <w:rsid w:val="003C3F8C"/>
    <w:rsid w:val="003E1623"/>
    <w:rsid w:val="004A4696"/>
    <w:rsid w:val="004B3DBE"/>
    <w:rsid w:val="004B68B9"/>
    <w:rsid w:val="004C4073"/>
    <w:rsid w:val="00501E4F"/>
    <w:rsid w:val="00553E3F"/>
    <w:rsid w:val="00575C44"/>
    <w:rsid w:val="005D48E3"/>
    <w:rsid w:val="005E0351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3CF0"/>
    <w:rsid w:val="008542D6"/>
    <w:rsid w:val="00935C4E"/>
    <w:rsid w:val="00945DED"/>
    <w:rsid w:val="00945F23"/>
    <w:rsid w:val="00992127"/>
    <w:rsid w:val="00A0051C"/>
    <w:rsid w:val="00A04414"/>
    <w:rsid w:val="00A41AE9"/>
    <w:rsid w:val="00A52D0F"/>
    <w:rsid w:val="00A71589"/>
    <w:rsid w:val="00A8560D"/>
    <w:rsid w:val="00AB5D47"/>
    <w:rsid w:val="00AC5A00"/>
    <w:rsid w:val="00B06138"/>
    <w:rsid w:val="00B1751F"/>
    <w:rsid w:val="00B336E5"/>
    <w:rsid w:val="00B562EB"/>
    <w:rsid w:val="00B97B0B"/>
    <w:rsid w:val="00BD1950"/>
    <w:rsid w:val="00C67675"/>
    <w:rsid w:val="00C9610C"/>
    <w:rsid w:val="00CE2DAF"/>
    <w:rsid w:val="00CF17B6"/>
    <w:rsid w:val="00CF1D82"/>
    <w:rsid w:val="00CF208F"/>
    <w:rsid w:val="00D20579"/>
    <w:rsid w:val="00D301F3"/>
    <w:rsid w:val="00D843F7"/>
    <w:rsid w:val="00D851C0"/>
    <w:rsid w:val="00DB7425"/>
    <w:rsid w:val="00DE7116"/>
    <w:rsid w:val="00E11347"/>
    <w:rsid w:val="00E22DBD"/>
    <w:rsid w:val="00E25022"/>
    <w:rsid w:val="00E5241E"/>
    <w:rsid w:val="00E754F2"/>
    <w:rsid w:val="00E8625F"/>
    <w:rsid w:val="00E97E20"/>
    <w:rsid w:val="00EC793F"/>
    <w:rsid w:val="00EE30BD"/>
    <w:rsid w:val="00F17D2D"/>
    <w:rsid w:val="00F25E44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28BC"/>
  <w15:chartTrackingRefBased/>
  <w15:docId w15:val="{9BF6A686-3D99-4182-AAF2-3E936B30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C58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C58"/>
    <w:rPr>
      <w:rFonts w:asciiTheme="minorHAnsi" w:hAnsiTheme="minorHAnsi"/>
    </w:rPr>
  </w:style>
  <w:style w:type="character" w:styleId="Platzhaltertext">
    <w:name w:val="Placeholder Text"/>
    <w:basedOn w:val="Absatz-Standardschriftart"/>
    <w:uiPriority w:val="99"/>
    <w:semiHidden/>
    <w:rsid w:val="00E862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4A8ADD31254B4DA47A0F7D271E8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75044-4B84-4611-8D30-CFF531C20754}"/>
      </w:docPartPr>
      <w:docPartBody>
        <w:p w:rsidR="009E7F69" w:rsidRDefault="00BF29BD" w:rsidP="00BF29BD">
          <w:pPr>
            <w:pStyle w:val="844A8ADD31254B4DA47A0F7D271E8A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69904DCE94AA1A8C3EA0DC8897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226C5-0BA5-4405-8F07-9BCEED4FB055}"/>
      </w:docPartPr>
      <w:docPartBody>
        <w:p w:rsidR="009E7F69" w:rsidRDefault="00BF29BD" w:rsidP="00BF29BD">
          <w:pPr>
            <w:pStyle w:val="BF069904DCE94AA1A8C3EA0DC88979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9A60E46CE04922B44C3CF4EF8188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DFEB51-AF64-40D0-BB46-B90292D94514}"/>
      </w:docPartPr>
      <w:docPartBody>
        <w:p w:rsidR="009E7F69" w:rsidRDefault="00BF29BD" w:rsidP="00BF29BD">
          <w:pPr>
            <w:pStyle w:val="789A60E46CE04922B44C3CF4EF81883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Bundes Sans Office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BD"/>
    <w:rsid w:val="004B68B9"/>
    <w:rsid w:val="00935C4E"/>
    <w:rsid w:val="009E7F69"/>
    <w:rsid w:val="00BF29BD"/>
    <w:rsid w:val="00C9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29BD"/>
    <w:rPr>
      <w:color w:val="808080"/>
    </w:rPr>
  </w:style>
  <w:style w:type="paragraph" w:customStyle="1" w:styleId="844A8ADD31254B4DA47A0F7D271E8A68">
    <w:name w:val="844A8ADD31254B4DA47A0F7D271E8A68"/>
    <w:rsid w:val="00BF29BD"/>
  </w:style>
  <w:style w:type="paragraph" w:customStyle="1" w:styleId="BF069904DCE94AA1A8C3EA0DC889793B">
    <w:name w:val="BF069904DCE94AA1A8C3EA0DC889793B"/>
    <w:rsid w:val="00BF29BD"/>
  </w:style>
  <w:style w:type="paragraph" w:customStyle="1" w:styleId="789A60E46CE04922B44C3CF4EF818830">
    <w:name w:val="789A60E46CE04922B44C3CF4EF818830"/>
    <w:rsid w:val="00BF2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9490EF-A1E0-4281-994D-35FEB424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0DF098-CA1E-425A-A4A8-D7767AE39A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FD8DDB-58AB-4A4A-993A-5913081D02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5.xml><?xml version="1.0" encoding="utf-8"?>
<ds:datastoreItem xmlns:ds="http://schemas.openxmlformats.org/officeDocument/2006/customXml" ds:itemID="{05D69ED5-BBC3-459E-A909-C513811F5B4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1</Pages>
  <Words>69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Lobsch, Nico (ITZBund B, Z 4)</cp:lastModifiedBy>
  <cp:revision>6</cp:revision>
  <dcterms:created xsi:type="dcterms:W3CDTF">2025-11-13T08:33:00Z</dcterms:created>
  <dcterms:modified xsi:type="dcterms:W3CDTF">2026-07-13T17:42:00Z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